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29A0F" w14:textId="77777777" w:rsidR="009528DA" w:rsidRDefault="009528DA" w:rsidP="009528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de CLAVERYNG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6D1D07D7" w14:textId="77777777" w:rsidR="009528DA" w:rsidRDefault="009528DA" w:rsidP="009528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0DC2AD82" w14:textId="77777777" w:rsidR="009528DA" w:rsidRDefault="009528DA" w:rsidP="009528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870502" w14:textId="77777777" w:rsidR="009528DA" w:rsidRDefault="009528DA" w:rsidP="009528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D7DAB8" w14:textId="77777777" w:rsidR="009528DA" w:rsidRDefault="009528DA" w:rsidP="009528DA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31EE9924" w14:textId="77777777" w:rsidR="009528DA" w:rsidRDefault="009528DA" w:rsidP="009528DA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2975C648" w14:textId="77777777" w:rsidR="009528DA" w:rsidRDefault="009528DA" w:rsidP="009528DA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26448795" w14:textId="77777777" w:rsidR="009528DA" w:rsidRDefault="009528DA" w:rsidP="009528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E122749" w14:textId="77777777" w:rsidR="009528DA" w:rsidRDefault="009528DA" w:rsidP="009528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79F24A" w14:textId="77777777" w:rsidR="009528DA" w:rsidRDefault="009528DA" w:rsidP="009528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September 2022</w:t>
      </w:r>
    </w:p>
    <w:p w14:paraId="63A6FC2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BE795" w14:textId="77777777" w:rsidR="009528DA" w:rsidRDefault="009528DA" w:rsidP="009139A6">
      <w:r>
        <w:separator/>
      </w:r>
    </w:p>
  </w:endnote>
  <w:endnote w:type="continuationSeparator" w:id="0">
    <w:p w14:paraId="02B23FAB" w14:textId="77777777" w:rsidR="009528DA" w:rsidRDefault="009528D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4D95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17B9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3C8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5520C" w14:textId="77777777" w:rsidR="009528DA" w:rsidRDefault="009528DA" w:rsidP="009139A6">
      <w:r>
        <w:separator/>
      </w:r>
    </w:p>
  </w:footnote>
  <w:footnote w:type="continuationSeparator" w:id="0">
    <w:p w14:paraId="46DA8BA6" w14:textId="77777777" w:rsidR="009528DA" w:rsidRDefault="009528D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AA5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B43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E0A9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8DA"/>
    <w:rsid w:val="000666E0"/>
    <w:rsid w:val="002510B7"/>
    <w:rsid w:val="005C130B"/>
    <w:rsid w:val="00826F5C"/>
    <w:rsid w:val="009139A6"/>
    <w:rsid w:val="009448BB"/>
    <w:rsid w:val="009528DA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B5464"/>
  <w15:chartTrackingRefBased/>
  <w15:docId w15:val="{1A8264E9-5DE8-4D82-BEC3-4C3EDB895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2022-09-25T20:20:00Z</dcterms:created>
  <dcterms:modified xsi:type="dcterms:W3CDTF">2022-09-25T20:21:00Z</dcterms:modified>
</cp:coreProperties>
</file>